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05FA0">
        <w:rPr>
          <w:rFonts w:cs="Arial"/>
          <w:b/>
          <w:caps/>
          <w:sz w:val="28"/>
          <w:szCs w:val="28"/>
        </w:rPr>
        <w:t>192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885B06" w:rsidP="00885B06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À CCR NovaDutra, solicitando a capina e limpeza de área situada à margem da Rodovia Presidente Dutra, fronteiriça com a Estrada do Limoeiro, na altura do n.º 902 dessa via, no Parque Meia Lua,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885B06">
        <w:rPr>
          <w:rFonts w:cs="Arial"/>
        </w:rPr>
        <w:t>à</w:t>
      </w:r>
      <w:r w:rsidR="00885B06">
        <w:rPr>
          <w:rFonts w:cs="Arial"/>
          <w:sz w:val="20"/>
          <w:szCs w:val="20"/>
        </w:rPr>
        <w:t xml:space="preserve"> </w:t>
      </w:r>
      <w:r w:rsidR="00885B06" w:rsidRPr="00885B06">
        <w:rPr>
          <w:rFonts w:cs="Arial"/>
        </w:rPr>
        <w:t>CCR NovaDutra, solicitando a capina e limpeza de área situada à margem da Rodovia Presidente Dutra, fronteiriça com a Estrada do Limoeiro, na altura do n.º 902 dessa via, no Parque Meia Lua, em Jacareí.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05FA0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885B06">
        <w:rPr>
          <w:rFonts w:cs="Arial"/>
        </w:rPr>
        <w:t>12 de maio de 2021.</w:t>
      </w:r>
    </w:p>
    <w:p w:rsidR="00885B06" w:rsidRDefault="00885B0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85B06" w:rsidRDefault="00885B0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85B06" w:rsidRDefault="00885B06" w:rsidP="00885B06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885B06" w:rsidRDefault="00885B06" w:rsidP="00885B06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DEM</w:t>
      </w:r>
    </w:p>
    <w:p w:rsidR="00405FA0" w:rsidRDefault="00405FA0">
      <w:pPr>
        <w:rPr>
          <w:rFonts w:cs="Arial"/>
        </w:rPr>
      </w:pPr>
      <w:r>
        <w:rPr>
          <w:rFonts w:cs="Arial"/>
        </w:rPr>
        <w:br w:type="page"/>
      </w:r>
    </w:p>
    <w:p w:rsidR="004B0D8D" w:rsidRPr="00D75B78" w:rsidRDefault="00405FA0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405FA0">
        <w:lastRenderedPageBreak/>
        <w:drawing>
          <wp:anchor distT="0" distB="0" distL="114300" distR="114300" simplePos="0" relativeHeight="251661312" behindDoc="0" locked="0" layoutInCell="1" allowOverlap="1" wp14:anchorId="24DEA4F2" wp14:editId="0C6A8C24">
            <wp:simplePos x="0" y="0"/>
            <wp:positionH relativeFrom="column">
              <wp:posOffset>330835</wp:posOffset>
            </wp:positionH>
            <wp:positionV relativeFrom="page">
              <wp:posOffset>2078990</wp:posOffset>
            </wp:positionV>
            <wp:extent cx="5212080" cy="3564890"/>
            <wp:effectExtent l="0" t="0" r="7620" b="0"/>
            <wp:wrapNone/>
            <wp:docPr id="3" name="Imagem 3" descr="C:\Users\Usuário\AppData\Local\Microsoft\Windows\INetCache\Content.Outlook\UZAGTEU3\TimePhoto_20210504_10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Outlook\UZAGTEU3\TimePhoto_20210504_1002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356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B0D8D" w:rsidRDefault="00405FA0" w:rsidP="00073FDB">
      <w:bookmarkStart w:id="0" w:name="_GoBack"/>
      <w:bookmarkEnd w:id="0"/>
      <w:r w:rsidRPr="00405FA0">
        <w:drawing>
          <wp:anchor distT="0" distB="0" distL="114300" distR="114300" simplePos="0" relativeHeight="251662336" behindDoc="0" locked="0" layoutInCell="1" allowOverlap="1" wp14:anchorId="00C0F54D" wp14:editId="058F36A9">
            <wp:simplePos x="0" y="0"/>
            <wp:positionH relativeFrom="column">
              <wp:posOffset>330200</wp:posOffset>
            </wp:positionH>
            <wp:positionV relativeFrom="page">
              <wp:posOffset>6132830</wp:posOffset>
            </wp:positionV>
            <wp:extent cx="5212077" cy="3564890"/>
            <wp:effectExtent l="0" t="0" r="8255" b="0"/>
            <wp:wrapNone/>
            <wp:docPr id="4" name="Imagem 4" descr="C:\Users\Usuário\AppData\Local\Microsoft\Windows\INetCache\Content.Outlook\UZAGTEU3\TimePhoto_20210504_100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INetCache\Content.Outlook\UZAGTEU3\TimePhoto_20210504_1002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77" cy="356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B0D8D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00D" w:rsidRDefault="00E6700D">
      <w:r>
        <w:separator/>
      </w:r>
    </w:p>
  </w:endnote>
  <w:endnote w:type="continuationSeparator" w:id="0">
    <w:p w:rsidR="00E6700D" w:rsidRDefault="00E6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00D" w:rsidRDefault="00E6700D">
      <w:r>
        <w:separator/>
      </w:r>
    </w:p>
  </w:footnote>
  <w:footnote w:type="continuationSeparator" w:id="0">
    <w:p w:rsidR="00E6700D" w:rsidRDefault="00E67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900C0">
      <w:rPr>
        <w:rFonts w:cs="Arial"/>
        <w:b/>
        <w:sz w:val="20"/>
        <w:szCs w:val="20"/>
        <w:u w:val="single"/>
      </w:rPr>
      <w:t>192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900C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900C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B970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B970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824D2F" w:rsidRDefault="00824D2F" w:rsidP="00824D2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824D2F" w:rsidRDefault="00824D2F" w:rsidP="00824D2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3FD4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E729D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05FA0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24D2F"/>
    <w:rsid w:val="00833E7C"/>
    <w:rsid w:val="008365FC"/>
    <w:rsid w:val="008474F2"/>
    <w:rsid w:val="00847658"/>
    <w:rsid w:val="00870972"/>
    <w:rsid w:val="00870EFA"/>
    <w:rsid w:val="00877E50"/>
    <w:rsid w:val="008848B7"/>
    <w:rsid w:val="00885B06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2175"/>
    <w:rsid w:val="00AD6B47"/>
    <w:rsid w:val="00AE232A"/>
    <w:rsid w:val="00B10E9F"/>
    <w:rsid w:val="00B30E53"/>
    <w:rsid w:val="00B57E0F"/>
    <w:rsid w:val="00B72E3A"/>
    <w:rsid w:val="00B75CEF"/>
    <w:rsid w:val="00B9700D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900C0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6700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BCF2-76C8-4DD3-8A9E-DC49707F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2019-11-18T12:20:00Z</cp:lastPrinted>
  <dcterms:created xsi:type="dcterms:W3CDTF">2021-05-11T14:14:00Z</dcterms:created>
  <dcterms:modified xsi:type="dcterms:W3CDTF">2021-05-11T14:14:00Z</dcterms:modified>
</cp:coreProperties>
</file>